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D68" w:rsidRDefault="002C7D68" w:rsidP="002C7D68">
      <w:pPr>
        <w:pStyle w:val="NoSpacing"/>
        <w:tabs>
          <w:tab w:val="left" w:pos="630"/>
        </w:tabs>
      </w:pPr>
      <w:r>
        <w:rPr>
          <w:u w:val="single"/>
        </w:rPr>
        <w:t>Thomas WANGWYSSH</w:t>
      </w:r>
      <w:r>
        <w:t xml:space="preserve">       (fl.1457)</w:t>
      </w:r>
    </w:p>
    <w:p w:rsidR="002C7D68" w:rsidRDefault="002C7D68" w:rsidP="002C7D68">
      <w:pPr>
        <w:pStyle w:val="NoSpacing"/>
        <w:tabs>
          <w:tab w:val="left" w:pos="630"/>
        </w:tabs>
      </w:pPr>
      <w:r>
        <w:t>of York. Merchant</w:t>
      </w:r>
      <w:r w:rsidR="002619DE">
        <w:t>.</w:t>
      </w:r>
    </w:p>
    <w:p w:rsidR="002619DE" w:rsidRDefault="002619DE" w:rsidP="002C7D68">
      <w:pPr>
        <w:pStyle w:val="NoSpacing"/>
        <w:tabs>
          <w:tab w:val="left" w:pos="630"/>
        </w:tabs>
      </w:pPr>
    </w:p>
    <w:p w:rsidR="002619DE" w:rsidRDefault="002619DE" w:rsidP="002C7D68">
      <w:pPr>
        <w:pStyle w:val="NoSpacing"/>
        <w:tabs>
          <w:tab w:val="left" w:pos="630"/>
        </w:tabs>
      </w:pPr>
    </w:p>
    <w:p w:rsidR="002619DE" w:rsidRDefault="002619DE" w:rsidP="002619DE">
      <w:pPr>
        <w:pStyle w:val="NoSpacing"/>
      </w:pPr>
      <w:r>
        <w:t>Son:  William(q.v.).   (R.F.Y.p.208)</w:t>
      </w:r>
    </w:p>
    <w:p w:rsidR="002619DE" w:rsidRDefault="002619DE" w:rsidP="002619DE">
      <w:pPr>
        <w:pStyle w:val="NoSpacing"/>
      </w:pPr>
    </w:p>
    <w:p w:rsidR="002619DE" w:rsidRDefault="002619DE" w:rsidP="002619DE">
      <w:pPr>
        <w:pStyle w:val="NoSpacing"/>
      </w:pPr>
    </w:p>
    <w:p w:rsidR="002C7D68" w:rsidRDefault="002C7D68" w:rsidP="002C7D68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2619DE" w:rsidRDefault="002619DE" w:rsidP="002619DE">
      <w:pPr>
        <w:pStyle w:val="NoSpacing"/>
        <w:tabs>
          <w:tab w:val="left" w:pos="630"/>
        </w:tabs>
      </w:pPr>
      <w:r>
        <w:tab/>
        <w:t>1483</w:t>
      </w:r>
      <w:r>
        <w:tab/>
        <w:t>William became a Freeman by patrimony.   (</w:t>
      </w:r>
      <w:proofErr w:type="gramStart"/>
      <w:r>
        <w:t>ibid.</w:t>
      </w:r>
      <w:r>
        <w:t>p</w:t>
      </w:r>
      <w:proofErr w:type="gramEnd"/>
      <w:r>
        <w:t>208</w:t>
      </w:r>
      <w:r>
        <w:t>)</w:t>
      </w:r>
    </w:p>
    <w:p w:rsidR="002619DE" w:rsidRDefault="002619DE" w:rsidP="002619DE">
      <w:pPr>
        <w:pStyle w:val="NoSpacing"/>
        <w:tabs>
          <w:tab w:val="left" w:pos="630"/>
        </w:tabs>
      </w:pPr>
    </w:p>
    <w:p w:rsidR="002619DE" w:rsidRDefault="002619DE" w:rsidP="002619DE">
      <w:pPr>
        <w:pStyle w:val="NoSpacing"/>
        <w:tabs>
          <w:tab w:val="left" w:pos="630"/>
        </w:tabs>
      </w:pPr>
    </w:p>
    <w:p w:rsidR="002C7D68" w:rsidRDefault="002C7D68" w:rsidP="002C7D68">
      <w:pPr>
        <w:pStyle w:val="NoSpacing"/>
        <w:tabs>
          <w:tab w:val="left" w:pos="630"/>
        </w:tabs>
      </w:pPr>
      <w:r>
        <w:t>19 April 2014</w:t>
      </w:r>
    </w:p>
    <w:p w:rsidR="002619DE" w:rsidRDefault="002619DE" w:rsidP="002C7D68">
      <w:pPr>
        <w:pStyle w:val="NoSpacing"/>
        <w:tabs>
          <w:tab w:val="left" w:pos="630"/>
        </w:tabs>
      </w:pPr>
      <w:r>
        <w:t>14 November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D68" w:rsidRDefault="002C7D68" w:rsidP="00920DE3">
      <w:pPr>
        <w:spacing w:after="0" w:line="240" w:lineRule="auto"/>
      </w:pPr>
      <w:r>
        <w:separator/>
      </w:r>
    </w:p>
  </w:endnote>
  <w:endnote w:type="continuationSeparator" w:id="0">
    <w:p w:rsidR="002C7D68" w:rsidRDefault="002C7D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D68" w:rsidRDefault="002C7D68" w:rsidP="00920DE3">
      <w:pPr>
        <w:spacing w:after="0" w:line="240" w:lineRule="auto"/>
      </w:pPr>
      <w:r>
        <w:separator/>
      </w:r>
    </w:p>
  </w:footnote>
  <w:footnote w:type="continuationSeparator" w:id="0">
    <w:p w:rsidR="002C7D68" w:rsidRDefault="002C7D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D68"/>
    <w:rsid w:val="00120749"/>
    <w:rsid w:val="002619DE"/>
    <w:rsid w:val="002C7D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7DB5E"/>
  <w15:docId w15:val="{ED8BFD5E-1CC9-4F76-81D4-710405B4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2014-05-16T20:30:00Z</dcterms:created>
  <dcterms:modified xsi:type="dcterms:W3CDTF">2017-11-14T09:44:00Z</dcterms:modified>
</cp:coreProperties>
</file>